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FED" w:rsidRPr="00234F2C" w:rsidRDefault="003A3710" w:rsidP="003A371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34F2C">
        <w:rPr>
          <w:rFonts w:ascii="Times New Roman" w:hAnsi="Times New Roman" w:cs="Times New Roman"/>
          <w:b/>
          <w:sz w:val="32"/>
          <w:szCs w:val="28"/>
        </w:rPr>
        <w:t>Экзаменационные вопросы</w:t>
      </w:r>
    </w:p>
    <w:p w:rsidR="003A3710" w:rsidRDefault="003A3710" w:rsidP="003A371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710" w:rsidRDefault="00E33F27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Функции крови.</w:t>
      </w:r>
    </w:p>
    <w:p w:rsidR="00E33F27" w:rsidRDefault="00E33F27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Физико-химические свойства крови.</w:t>
      </w:r>
    </w:p>
    <w:p w:rsidR="00E33F27" w:rsidRDefault="00E33F27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Эритроциты, их строение, </w:t>
      </w:r>
      <w:r w:rsidR="005E06F5">
        <w:rPr>
          <w:rFonts w:ascii="Times New Roman" w:hAnsi="Times New Roman" w:cs="Times New Roman"/>
          <w:sz w:val="28"/>
          <w:szCs w:val="28"/>
        </w:rPr>
        <w:t>функции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06F5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E06F5">
        <w:rPr>
          <w:rFonts w:ascii="Times New Roman" w:hAnsi="Times New Roman" w:cs="Times New Roman"/>
          <w:sz w:val="28"/>
          <w:szCs w:val="28"/>
        </w:rPr>
        <w:t xml:space="preserve"> Лейкоциты, классификация, функции.</w:t>
      </w:r>
    </w:p>
    <w:p w:rsidR="005E06F5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E06F5">
        <w:rPr>
          <w:rFonts w:ascii="Times New Roman" w:hAnsi="Times New Roman" w:cs="Times New Roman"/>
          <w:sz w:val="28"/>
          <w:szCs w:val="28"/>
        </w:rPr>
        <w:t xml:space="preserve"> Кровяные пластинки (тромбоциты), функции.</w:t>
      </w:r>
    </w:p>
    <w:p w:rsidR="005E06F5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E06F5">
        <w:rPr>
          <w:rFonts w:ascii="Times New Roman" w:hAnsi="Times New Roman" w:cs="Times New Roman"/>
          <w:sz w:val="28"/>
          <w:szCs w:val="28"/>
        </w:rPr>
        <w:t xml:space="preserve"> Свертывание крови.</w:t>
      </w:r>
    </w:p>
    <w:p w:rsidR="005E06F5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E06F5">
        <w:rPr>
          <w:rFonts w:ascii="Times New Roman" w:hAnsi="Times New Roman" w:cs="Times New Roman"/>
          <w:sz w:val="28"/>
          <w:szCs w:val="28"/>
        </w:rPr>
        <w:t xml:space="preserve"> Кроветворение и регуляция системы крови.</w:t>
      </w:r>
    </w:p>
    <w:p w:rsidR="005E06F5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E06F5">
        <w:rPr>
          <w:rFonts w:ascii="Times New Roman" w:hAnsi="Times New Roman" w:cs="Times New Roman"/>
          <w:sz w:val="28"/>
          <w:szCs w:val="28"/>
        </w:rPr>
        <w:t xml:space="preserve"> Физиологические свойства сердечной мышцы.</w:t>
      </w:r>
    </w:p>
    <w:p w:rsidR="005E06F5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E06F5">
        <w:rPr>
          <w:rFonts w:ascii="Times New Roman" w:hAnsi="Times New Roman" w:cs="Times New Roman"/>
          <w:sz w:val="28"/>
          <w:szCs w:val="28"/>
        </w:rPr>
        <w:t xml:space="preserve"> Автоматия сердца и проводящая система.</w:t>
      </w:r>
    </w:p>
    <w:p w:rsidR="005E06F5" w:rsidRDefault="005E06F5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26D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Сердечный цикл.</w:t>
      </w:r>
    </w:p>
    <w:p w:rsidR="005E06F5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5E06F5">
        <w:rPr>
          <w:rFonts w:ascii="Times New Roman" w:hAnsi="Times New Roman" w:cs="Times New Roman"/>
          <w:sz w:val="28"/>
          <w:szCs w:val="28"/>
        </w:rPr>
        <w:t xml:space="preserve"> Внешние проявления работы сердца: тоны, сердечный толчок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A26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систолич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ский и минутный объем кровотока, биопотенциалы.</w:t>
      </w:r>
    </w:p>
    <w:p w:rsidR="005E06F5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5E06F5">
        <w:rPr>
          <w:rFonts w:ascii="Times New Roman" w:hAnsi="Times New Roman" w:cs="Times New Roman"/>
          <w:sz w:val="28"/>
          <w:szCs w:val="28"/>
        </w:rPr>
        <w:t xml:space="preserve"> Регуляция деятельности сердца.</w:t>
      </w:r>
    </w:p>
    <w:p w:rsidR="005E06F5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5E06F5">
        <w:rPr>
          <w:rFonts w:ascii="Times New Roman" w:hAnsi="Times New Roman" w:cs="Times New Roman"/>
          <w:sz w:val="28"/>
          <w:szCs w:val="28"/>
        </w:rPr>
        <w:t xml:space="preserve"> Артериальный пульс, давление крови, скорость кровотока.</w:t>
      </w:r>
    </w:p>
    <w:p w:rsidR="005E06F5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5E06F5">
        <w:rPr>
          <w:rFonts w:ascii="Times New Roman" w:hAnsi="Times New Roman" w:cs="Times New Roman"/>
          <w:sz w:val="28"/>
          <w:szCs w:val="28"/>
        </w:rPr>
        <w:t xml:space="preserve"> Регуляция кровообращения.</w:t>
      </w:r>
    </w:p>
    <w:p w:rsidR="005E06F5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5E06F5">
        <w:rPr>
          <w:rFonts w:ascii="Times New Roman" w:hAnsi="Times New Roman" w:cs="Times New Roman"/>
          <w:sz w:val="28"/>
          <w:szCs w:val="28"/>
        </w:rPr>
        <w:t xml:space="preserve"> Механизм вдоха и выдоха, отрицательное давление в плевральной полости.</w:t>
      </w:r>
    </w:p>
    <w:p w:rsidR="005E06F5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5E06F5">
        <w:rPr>
          <w:rFonts w:ascii="Times New Roman" w:hAnsi="Times New Roman" w:cs="Times New Roman"/>
          <w:sz w:val="28"/>
          <w:szCs w:val="28"/>
        </w:rPr>
        <w:t xml:space="preserve"> </w:t>
      </w:r>
      <w:r w:rsidR="00EC7BCB">
        <w:rPr>
          <w:rFonts w:ascii="Times New Roman" w:hAnsi="Times New Roman" w:cs="Times New Roman"/>
          <w:sz w:val="28"/>
          <w:szCs w:val="28"/>
        </w:rPr>
        <w:t>Типы дыхания, легочная вентиляция.</w:t>
      </w:r>
    </w:p>
    <w:p w:rsidR="00EC7BCB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C7BCB">
        <w:rPr>
          <w:rFonts w:ascii="Times New Roman" w:hAnsi="Times New Roman" w:cs="Times New Roman"/>
          <w:sz w:val="28"/>
          <w:szCs w:val="28"/>
        </w:rPr>
        <w:t xml:space="preserve"> Объемы и емкости легких.</w:t>
      </w:r>
    </w:p>
    <w:p w:rsidR="00EC7BCB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EC7BCB">
        <w:rPr>
          <w:rFonts w:ascii="Times New Roman" w:hAnsi="Times New Roman" w:cs="Times New Roman"/>
          <w:sz w:val="28"/>
          <w:szCs w:val="28"/>
        </w:rPr>
        <w:t xml:space="preserve"> Перенос газов кровью.</w:t>
      </w:r>
    </w:p>
    <w:p w:rsidR="00EC7BCB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EC7BCB">
        <w:rPr>
          <w:rFonts w:ascii="Times New Roman" w:hAnsi="Times New Roman" w:cs="Times New Roman"/>
          <w:sz w:val="28"/>
          <w:szCs w:val="28"/>
        </w:rPr>
        <w:t xml:space="preserve"> Регуляция дыхания.</w:t>
      </w:r>
    </w:p>
    <w:p w:rsidR="00EC7BCB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C7BCB">
        <w:rPr>
          <w:rFonts w:ascii="Times New Roman" w:hAnsi="Times New Roman" w:cs="Times New Roman"/>
          <w:sz w:val="28"/>
          <w:szCs w:val="28"/>
        </w:rPr>
        <w:t xml:space="preserve"> Особенности дыхания у птиц.</w:t>
      </w:r>
    </w:p>
    <w:p w:rsidR="00EC7BCB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EC7BCB">
        <w:rPr>
          <w:rFonts w:ascii="Times New Roman" w:hAnsi="Times New Roman" w:cs="Times New Roman"/>
          <w:sz w:val="28"/>
          <w:szCs w:val="28"/>
        </w:rPr>
        <w:t xml:space="preserve"> Основные типы пищеварения и функции органов пищеварения.</w:t>
      </w:r>
    </w:p>
    <w:p w:rsidR="00EC7BCB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EC7BCB">
        <w:rPr>
          <w:rFonts w:ascii="Times New Roman" w:hAnsi="Times New Roman" w:cs="Times New Roman"/>
          <w:sz w:val="28"/>
          <w:szCs w:val="28"/>
        </w:rPr>
        <w:t xml:space="preserve"> Пищеварение в полости рта: этапы, фазы, их характеристика.</w:t>
      </w:r>
    </w:p>
    <w:p w:rsidR="00EC7BCB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EC7BCB">
        <w:rPr>
          <w:rFonts w:ascii="Times New Roman" w:hAnsi="Times New Roman" w:cs="Times New Roman"/>
          <w:sz w:val="28"/>
          <w:szCs w:val="28"/>
        </w:rPr>
        <w:t xml:space="preserve"> Виды и состав слюны. Особенности слюноотделения у животных различных видов.</w:t>
      </w:r>
    </w:p>
    <w:p w:rsidR="00EC7BCB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EC7BCB">
        <w:rPr>
          <w:rFonts w:ascii="Times New Roman" w:hAnsi="Times New Roman" w:cs="Times New Roman"/>
          <w:sz w:val="28"/>
          <w:szCs w:val="28"/>
        </w:rPr>
        <w:t xml:space="preserve"> Пищеварение в однокамерном желудке.</w:t>
      </w:r>
    </w:p>
    <w:p w:rsidR="00EC7BCB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EC7BCB">
        <w:rPr>
          <w:rFonts w:ascii="Times New Roman" w:hAnsi="Times New Roman" w:cs="Times New Roman"/>
          <w:sz w:val="28"/>
          <w:szCs w:val="28"/>
        </w:rPr>
        <w:t xml:space="preserve"> Пищеварение в многокамерном желудке.</w:t>
      </w:r>
    </w:p>
    <w:p w:rsidR="00EC7BCB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3A2D4B">
        <w:rPr>
          <w:rFonts w:ascii="Times New Roman" w:hAnsi="Times New Roman" w:cs="Times New Roman"/>
          <w:sz w:val="28"/>
          <w:szCs w:val="28"/>
        </w:rPr>
        <w:t xml:space="preserve"> Пищеварение в тонком кишечнике: поджелудочный сок, механизм секреции.</w:t>
      </w:r>
    </w:p>
    <w:p w:rsidR="003A2D4B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3A2D4B">
        <w:rPr>
          <w:rFonts w:ascii="Times New Roman" w:hAnsi="Times New Roman" w:cs="Times New Roman"/>
          <w:sz w:val="28"/>
          <w:szCs w:val="28"/>
        </w:rPr>
        <w:t xml:space="preserve"> Пищеварение в тонком кишечнике: образование и выделение желчи, кише</w:t>
      </w:r>
      <w:r w:rsidR="003A2D4B">
        <w:rPr>
          <w:rFonts w:ascii="Times New Roman" w:hAnsi="Times New Roman" w:cs="Times New Roman"/>
          <w:sz w:val="28"/>
          <w:szCs w:val="28"/>
        </w:rPr>
        <w:t>ч</w:t>
      </w:r>
      <w:r w:rsidR="003A2D4B">
        <w:rPr>
          <w:rFonts w:ascii="Times New Roman" w:hAnsi="Times New Roman" w:cs="Times New Roman"/>
          <w:sz w:val="28"/>
          <w:szCs w:val="28"/>
        </w:rPr>
        <w:t>ный сок.</w:t>
      </w:r>
    </w:p>
    <w:p w:rsidR="00EC7BCB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EC7BCB">
        <w:rPr>
          <w:rFonts w:ascii="Times New Roman" w:hAnsi="Times New Roman" w:cs="Times New Roman"/>
          <w:sz w:val="28"/>
          <w:szCs w:val="28"/>
        </w:rPr>
        <w:t xml:space="preserve"> Пищеварение в толстом кишечнике.</w:t>
      </w:r>
    </w:p>
    <w:p w:rsidR="00EC7BCB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EC7BCB">
        <w:rPr>
          <w:rFonts w:ascii="Times New Roman" w:hAnsi="Times New Roman" w:cs="Times New Roman"/>
          <w:sz w:val="28"/>
          <w:szCs w:val="28"/>
        </w:rPr>
        <w:t xml:space="preserve"> Всасывание: механизм</w:t>
      </w:r>
      <w:r w:rsidR="003A2D4B">
        <w:rPr>
          <w:rFonts w:ascii="Times New Roman" w:hAnsi="Times New Roman" w:cs="Times New Roman"/>
          <w:sz w:val="28"/>
          <w:szCs w:val="28"/>
        </w:rPr>
        <w:t xml:space="preserve"> всасывания</w:t>
      </w:r>
      <w:r w:rsidR="00EC7BCB">
        <w:rPr>
          <w:rFonts w:ascii="Times New Roman" w:hAnsi="Times New Roman" w:cs="Times New Roman"/>
          <w:sz w:val="28"/>
          <w:szCs w:val="28"/>
        </w:rPr>
        <w:t>, всасывание белков, углеводов, жиров, минеральных веществ.</w:t>
      </w:r>
    </w:p>
    <w:p w:rsidR="00EC7BCB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EC7BCB">
        <w:rPr>
          <w:rFonts w:ascii="Times New Roman" w:hAnsi="Times New Roman" w:cs="Times New Roman"/>
          <w:sz w:val="28"/>
          <w:szCs w:val="28"/>
        </w:rPr>
        <w:t xml:space="preserve"> Пищеварение у сельскохозяйственных птиц.</w:t>
      </w:r>
    </w:p>
    <w:p w:rsidR="00CD491A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3A2D4B">
        <w:rPr>
          <w:rFonts w:ascii="Times New Roman" w:hAnsi="Times New Roman" w:cs="Times New Roman"/>
          <w:sz w:val="28"/>
          <w:szCs w:val="28"/>
        </w:rPr>
        <w:t xml:space="preserve"> </w:t>
      </w:r>
      <w:r w:rsidR="00CD491A">
        <w:rPr>
          <w:rFonts w:ascii="Times New Roman" w:hAnsi="Times New Roman" w:cs="Times New Roman"/>
          <w:sz w:val="28"/>
          <w:szCs w:val="28"/>
        </w:rPr>
        <w:t>Обмен белков: азотистый баланс, обмен аминокислот, регуляция белкового обмена.</w:t>
      </w:r>
    </w:p>
    <w:p w:rsidR="00CD491A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CD491A">
        <w:rPr>
          <w:rFonts w:ascii="Times New Roman" w:hAnsi="Times New Roman" w:cs="Times New Roman"/>
          <w:sz w:val="28"/>
          <w:szCs w:val="28"/>
        </w:rPr>
        <w:t xml:space="preserve"> Обмен углеводов, регуляция обмена углеводов.</w:t>
      </w:r>
    </w:p>
    <w:p w:rsidR="003A2D4B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CD491A">
        <w:rPr>
          <w:rFonts w:ascii="Times New Roman" w:hAnsi="Times New Roman" w:cs="Times New Roman"/>
          <w:sz w:val="28"/>
          <w:szCs w:val="28"/>
        </w:rPr>
        <w:t xml:space="preserve"> Обмен липидов, переваривание, всасывание, промежуточный обмен и рег</w:t>
      </w:r>
      <w:r w:rsidR="00CD491A">
        <w:rPr>
          <w:rFonts w:ascii="Times New Roman" w:hAnsi="Times New Roman" w:cs="Times New Roman"/>
          <w:sz w:val="28"/>
          <w:szCs w:val="28"/>
        </w:rPr>
        <w:t>у</w:t>
      </w:r>
      <w:r w:rsidR="00CD491A">
        <w:rPr>
          <w:rFonts w:ascii="Times New Roman" w:hAnsi="Times New Roman" w:cs="Times New Roman"/>
          <w:sz w:val="28"/>
          <w:szCs w:val="28"/>
        </w:rPr>
        <w:t>ляция липидного обмена.</w:t>
      </w:r>
    </w:p>
    <w:p w:rsidR="00CD491A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CD491A">
        <w:rPr>
          <w:rFonts w:ascii="Times New Roman" w:hAnsi="Times New Roman" w:cs="Times New Roman"/>
          <w:sz w:val="28"/>
          <w:szCs w:val="28"/>
        </w:rPr>
        <w:t xml:space="preserve"> Минеральный обмен: макро- и микроэлементы.</w:t>
      </w:r>
    </w:p>
    <w:p w:rsidR="00CD491A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CD491A">
        <w:rPr>
          <w:rFonts w:ascii="Times New Roman" w:hAnsi="Times New Roman" w:cs="Times New Roman"/>
          <w:sz w:val="28"/>
          <w:szCs w:val="28"/>
        </w:rPr>
        <w:t xml:space="preserve"> Витамины: жирорастворимые и водорастворимые.</w:t>
      </w:r>
    </w:p>
    <w:p w:rsidR="003F352A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3F352A">
        <w:rPr>
          <w:rFonts w:ascii="Times New Roman" w:hAnsi="Times New Roman" w:cs="Times New Roman"/>
          <w:sz w:val="28"/>
          <w:szCs w:val="28"/>
        </w:rPr>
        <w:t xml:space="preserve"> Роль печени в обмене веществ.</w:t>
      </w:r>
    </w:p>
    <w:p w:rsidR="00CD491A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37</w:t>
      </w:r>
      <w:r w:rsidR="00CD491A">
        <w:rPr>
          <w:rFonts w:ascii="Times New Roman" w:hAnsi="Times New Roman" w:cs="Times New Roman"/>
          <w:sz w:val="28"/>
          <w:szCs w:val="28"/>
        </w:rPr>
        <w:t xml:space="preserve"> </w:t>
      </w:r>
      <w:r w:rsidR="003F352A">
        <w:rPr>
          <w:rFonts w:ascii="Times New Roman" w:hAnsi="Times New Roman" w:cs="Times New Roman"/>
          <w:sz w:val="28"/>
          <w:szCs w:val="28"/>
        </w:rPr>
        <w:t>Обмен энергии: методы исследования, превращения энергии в организме, основной и общий обмен.</w:t>
      </w:r>
    </w:p>
    <w:p w:rsidR="003F352A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3F352A">
        <w:rPr>
          <w:rFonts w:ascii="Times New Roman" w:hAnsi="Times New Roman" w:cs="Times New Roman"/>
          <w:sz w:val="28"/>
          <w:szCs w:val="28"/>
        </w:rPr>
        <w:t xml:space="preserve"> Теплообмен и регуляция температуры тела.</w:t>
      </w:r>
    </w:p>
    <w:p w:rsidR="003F352A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3F352A">
        <w:rPr>
          <w:rFonts w:ascii="Times New Roman" w:hAnsi="Times New Roman" w:cs="Times New Roman"/>
          <w:sz w:val="28"/>
          <w:szCs w:val="28"/>
        </w:rPr>
        <w:t xml:space="preserve"> Строение почек: макро- и микроструктура.</w:t>
      </w:r>
    </w:p>
    <w:p w:rsidR="003F352A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3F352A">
        <w:rPr>
          <w:rFonts w:ascii="Times New Roman" w:hAnsi="Times New Roman" w:cs="Times New Roman"/>
          <w:sz w:val="28"/>
          <w:szCs w:val="28"/>
        </w:rPr>
        <w:t xml:space="preserve"> Механизм образования мочи: </w:t>
      </w:r>
      <w:r w:rsidR="004119BC">
        <w:rPr>
          <w:rFonts w:ascii="Times New Roman" w:hAnsi="Times New Roman" w:cs="Times New Roman"/>
          <w:sz w:val="28"/>
          <w:szCs w:val="28"/>
        </w:rPr>
        <w:t>первичная и вторичная моча</w:t>
      </w:r>
    </w:p>
    <w:p w:rsidR="003F352A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3F352A">
        <w:rPr>
          <w:rFonts w:ascii="Times New Roman" w:hAnsi="Times New Roman" w:cs="Times New Roman"/>
          <w:sz w:val="28"/>
          <w:szCs w:val="28"/>
        </w:rPr>
        <w:t xml:space="preserve"> Регуляция деятельности почек.</w:t>
      </w:r>
    </w:p>
    <w:p w:rsidR="003F352A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3F352A">
        <w:rPr>
          <w:rFonts w:ascii="Times New Roman" w:hAnsi="Times New Roman" w:cs="Times New Roman"/>
          <w:sz w:val="28"/>
          <w:szCs w:val="28"/>
        </w:rPr>
        <w:t xml:space="preserve"> Количество, состав и свойства мочи.</w:t>
      </w:r>
    </w:p>
    <w:p w:rsidR="003F352A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3F352A">
        <w:rPr>
          <w:rFonts w:ascii="Times New Roman" w:hAnsi="Times New Roman" w:cs="Times New Roman"/>
          <w:sz w:val="28"/>
          <w:szCs w:val="28"/>
        </w:rPr>
        <w:t xml:space="preserve"> Выведение мочи и ее регуляция.</w:t>
      </w:r>
    </w:p>
    <w:p w:rsidR="003F352A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3F352A">
        <w:rPr>
          <w:rFonts w:ascii="Times New Roman" w:hAnsi="Times New Roman" w:cs="Times New Roman"/>
          <w:sz w:val="28"/>
          <w:szCs w:val="28"/>
        </w:rPr>
        <w:t xml:space="preserve"> Выделительная функция кожи.</w:t>
      </w:r>
    </w:p>
    <w:p w:rsidR="003F352A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3F352A">
        <w:rPr>
          <w:rFonts w:ascii="Times New Roman" w:hAnsi="Times New Roman" w:cs="Times New Roman"/>
          <w:sz w:val="28"/>
          <w:szCs w:val="28"/>
        </w:rPr>
        <w:t xml:space="preserve"> </w:t>
      </w:r>
      <w:r w:rsidR="00C85F1F">
        <w:rPr>
          <w:rFonts w:ascii="Times New Roman" w:hAnsi="Times New Roman" w:cs="Times New Roman"/>
          <w:sz w:val="28"/>
          <w:szCs w:val="28"/>
        </w:rPr>
        <w:t>Характеристика и механизм действия гормонов.</w:t>
      </w:r>
    </w:p>
    <w:p w:rsidR="00C85F1F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C85F1F">
        <w:rPr>
          <w:rFonts w:ascii="Times New Roman" w:hAnsi="Times New Roman" w:cs="Times New Roman"/>
          <w:sz w:val="28"/>
          <w:szCs w:val="28"/>
        </w:rPr>
        <w:t xml:space="preserve"> Гипоталамус и его роль в регуляции эндокринных функций организма.</w:t>
      </w:r>
    </w:p>
    <w:p w:rsidR="00C85F1F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="00C85F1F">
        <w:rPr>
          <w:rFonts w:ascii="Times New Roman" w:hAnsi="Times New Roman" w:cs="Times New Roman"/>
          <w:sz w:val="28"/>
          <w:szCs w:val="28"/>
        </w:rPr>
        <w:t xml:space="preserve"> Гипофиз: строение, гормоны и их функции.</w:t>
      </w:r>
    </w:p>
    <w:p w:rsidR="00C85F1F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C85F1F">
        <w:rPr>
          <w:rFonts w:ascii="Times New Roman" w:hAnsi="Times New Roman" w:cs="Times New Roman"/>
          <w:sz w:val="28"/>
          <w:szCs w:val="28"/>
        </w:rPr>
        <w:t xml:space="preserve"> Щитовидная железа: гормоны и их функции.</w:t>
      </w:r>
    </w:p>
    <w:p w:rsidR="00C85F1F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C85F1F">
        <w:rPr>
          <w:rFonts w:ascii="Times New Roman" w:hAnsi="Times New Roman" w:cs="Times New Roman"/>
          <w:sz w:val="28"/>
          <w:szCs w:val="28"/>
        </w:rPr>
        <w:t xml:space="preserve"> Околощитовидные железы: гормоны и их функции.</w:t>
      </w:r>
    </w:p>
    <w:p w:rsidR="00C85F1F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C85F1F">
        <w:rPr>
          <w:rFonts w:ascii="Times New Roman" w:hAnsi="Times New Roman" w:cs="Times New Roman"/>
          <w:sz w:val="28"/>
          <w:szCs w:val="28"/>
        </w:rPr>
        <w:t xml:space="preserve"> Надпочечники: гормоны коркового и мозгового слоев их функции.</w:t>
      </w:r>
    </w:p>
    <w:p w:rsidR="00C85F1F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="00C85F1F">
        <w:rPr>
          <w:rFonts w:ascii="Times New Roman" w:hAnsi="Times New Roman" w:cs="Times New Roman"/>
          <w:sz w:val="28"/>
          <w:szCs w:val="28"/>
        </w:rPr>
        <w:t xml:space="preserve"> Поджелудочная железа и ее эндокринная функция.</w:t>
      </w:r>
    </w:p>
    <w:p w:rsidR="00C85F1F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="00C85F1F">
        <w:rPr>
          <w:rFonts w:ascii="Times New Roman" w:hAnsi="Times New Roman" w:cs="Times New Roman"/>
          <w:sz w:val="28"/>
          <w:szCs w:val="28"/>
        </w:rPr>
        <w:t xml:space="preserve"> Половые железы и их эндокринные функции.</w:t>
      </w:r>
    </w:p>
    <w:p w:rsidR="00C85F1F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 Тимус и эпифиз, их</w:t>
      </w:r>
      <w:r w:rsidR="00C85F1F">
        <w:rPr>
          <w:rFonts w:ascii="Times New Roman" w:hAnsi="Times New Roman" w:cs="Times New Roman"/>
          <w:sz w:val="28"/>
          <w:szCs w:val="28"/>
        </w:rPr>
        <w:t xml:space="preserve"> эндокринн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C85F1F">
        <w:rPr>
          <w:rFonts w:ascii="Times New Roman" w:hAnsi="Times New Roman" w:cs="Times New Roman"/>
          <w:sz w:val="28"/>
          <w:szCs w:val="28"/>
        </w:rPr>
        <w:t xml:space="preserve"> функци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85F1F">
        <w:rPr>
          <w:rFonts w:ascii="Times New Roman" w:hAnsi="Times New Roman" w:cs="Times New Roman"/>
          <w:sz w:val="28"/>
          <w:szCs w:val="28"/>
        </w:rPr>
        <w:t>.</w:t>
      </w:r>
    </w:p>
    <w:p w:rsidR="00C85F1F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C85F1F">
        <w:rPr>
          <w:rFonts w:ascii="Times New Roman" w:hAnsi="Times New Roman" w:cs="Times New Roman"/>
          <w:sz w:val="28"/>
          <w:szCs w:val="28"/>
        </w:rPr>
        <w:t xml:space="preserve"> Половая и физиологическая зрелость, их характеристика, сроки наступления, значения для воспроизводства.</w:t>
      </w:r>
    </w:p>
    <w:p w:rsidR="00C85F1F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r w:rsidR="00C85F1F">
        <w:rPr>
          <w:rFonts w:ascii="Times New Roman" w:hAnsi="Times New Roman" w:cs="Times New Roman"/>
          <w:sz w:val="28"/>
          <w:szCs w:val="28"/>
        </w:rPr>
        <w:t xml:space="preserve"> Функции органов размножения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C85F1F">
        <w:rPr>
          <w:rFonts w:ascii="Times New Roman" w:hAnsi="Times New Roman" w:cs="Times New Roman"/>
          <w:sz w:val="28"/>
          <w:szCs w:val="28"/>
        </w:rPr>
        <w:t xml:space="preserve"> самцов.</w:t>
      </w:r>
    </w:p>
    <w:p w:rsidR="00C85F1F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r w:rsidR="00C85F1F">
        <w:rPr>
          <w:rFonts w:ascii="Times New Roman" w:hAnsi="Times New Roman" w:cs="Times New Roman"/>
          <w:sz w:val="28"/>
          <w:szCs w:val="28"/>
        </w:rPr>
        <w:t xml:space="preserve"> Половой рефлекс самца, его характеристика.</w:t>
      </w:r>
    </w:p>
    <w:p w:rsidR="00C85F1F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</w:t>
      </w:r>
      <w:r w:rsidR="00C85F1F">
        <w:rPr>
          <w:rFonts w:ascii="Times New Roman" w:hAnsi="Times New Roman" w:cs="Times New Roman"/>
          <w:sz w:val="28"/>
          <w:szCs w:val="28"/>
        </w:rPr>
        <w:t xml:space="preserve"> Функции органов размножения у самок.</w:t>
      </w:r>
    </w:p>
    <w:p w:rsidR="00C85F1F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="00C85F1F">
        <w:rPr>
          <w:rFonts w:ascii="Times New Roman" w:hAnsi="Times New Roman" w:cs="Times New Roman"/>
          <w:sz w:val="28"/>
          <w:szCs w:val="28"/>
        </w:rPr>
        <w:t xml:space="preserve"> Половой цикл самок, его характеристика.</w:t>
      </w:r>
    </w:p>
    <w:p w:rsidR="00C85F1F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="00C85F1F">
        <w:rPr>
          <w:rFonts w:ascii="Times New Roman" w:hAnsi="Times New Roman" w:cs="Times New Roman"/>
          <w:sz w:val="28"/>
          <w:szCs w:val="28"/>
        </w:rPr>
        <w:t xml:space="preserve"> Оплодотворение, его характеристика.</w:t>
      </w:r>
    </w:p>
    <w:p w:rsidR="00C85F1F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00C85F1F">
        <w:rPr>
          <w:rFonts w:ascii="Times New Roman" w:hAnsi="Times New Roman" w:cs="Times New Roman"/>
          <w:sz w:val="28"/>
          <w:szCs w:val="28"/>
        </w:rPr>
        <w:t xml:space="preserve"> </w:t>
      </w:r>
      <w:r w:rsidR="00597A83">
        <w:rPr>
          <w:rFonts w:ascii="Times New Roman" w:hAnsi="Times New Roman" w:cs="Times New Roman"/>
          <w:sz w:val="28"/>
          <w:szCs w:val="28"/>
        </w:rPr>
        <w:t>Беременность, влияние беременности на организм самки.</w:t>
      </w:r>
    </w:p>
    <w:p w:rsidR="00597A83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="00597A83">
        <w:rPr>
          <w:rFonts w:ascii="Times New Roman" w:hAnsi="Times New Roman" w:cs="Times New Roman"/>
          <w:sz w:val="28"/>
          <w:szCs w:val="28"/>
        </w:rPr>
        <w:t xml:space="preserve"> Роды, их характеристика.</w:t>
      </w:r>
    </w:p>
    <w:p w:rsidR="00597A83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</w:t>
      </w:r>
      <w:r w:rsidR="00597A83">
        <w:rPr>
          <w:rFonts w:ascii="Times New Roman" w:hAnsi="Times New Roman" w:cs="Times New Roman"/>
          <w:sz w:val="28"/>
          <w:szCs w:val="28"/>
        </w:rPr>
        <w:t xml:space="preserve"> Особенности размножения птиц.</w:t>
      </w:r>
    </w:p>
    <w:p w:rsidR="00597A83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</w:t>
      </w:r>
      <w:r w:rsidR="003F4E6C" w:rsidRPr="003F4E6C">
        <w:rPr>
          <w:rFonts w:ascii="Times New Roman" w:hAnsi="Times New Roman" w:cs="Times New Roman"/>
          <w:sz w:val="28"/>
          <w:szCs w:val="28"/>
        </w:rPr>
        <w:t xml:space="preserve"> </w:t>
      </w:r>
      <w:r w:rsidR="003F4E6C">
        <w:rPr>
          <w:rFonts w:ascii="Times New Roman" w:hAnsi="Times New Roman" w:cs="Times New Roman"/>
          <w:sz w:val="28"/>
          <w:szCs w:val="28"/>
        </w:rPr>
        <w:t xml:space="preserve">Рост и развитие молочных желез (маммогенез): постнатальный маммогенез, регуляция </w:t>
      </w:r>
      <w:proofErr w:type="spellStart"/>
      <w:r w:rsidR="003F4E6C">
        <w:rPr>
          <w:rFonts w:ascii="Times New Roman" w:hAnsi="Times New Roman" w:cs="Times New Roman"/>
          <w:sz w:val="28"/>
          <w:szCs w:val="28"/>
        </w:rPr>
        <w:t>маммогенеза</w:t>
      </w:r>
      <w:proofErr w:type="spellEnd"/>
      <w:r w:rsidR="003F4E6C">
        <w:rPr>
          <w:rFonts w:ascii="Times New Roman" w:hAnsi="Times New Roman" w:cs="Times New Roman"/>
          <w:sz w:val="28"/>
          <w:szCs w:val="28"/>
        </w:rPr>
        <w:t>.</w:t>
      </w:r>
    </w:p>
    <w:p w:rsidR="003F4E6C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="003F4E6C">
        <w:rPr>
          <w:rFonts w:ascii="Times New Roman" w:hAnsi="Times New Roman" w:cs="Times New Roman"/>
          <w:sz w:val="28"/>
          <w:szCs w:val="28"/>
        </w:rPr>
        <w:t xml:space="preserve"> Паренхима и емкостная система вымени. Изменения молочной железы в х</w:t>
      </w:r>
      <w:r w:rsidR="003F4E6C">
        <w:rPr>
          <w:rFonts w:ascii="Times New Roman" w:hAnsi="Times New Roman" w:cs="Times New Roman"/>
          <w:sz w:val="28"/>
          <w:szCs w:val="28"/>
        </w:rPr>
        <w:t>о</w:t>
      </w:r>
      <w:r w:rsidR="003F4E6C">
        <w:rPr>
          <w:rFonts w:ascii="Times New Roman" w:hAnsi="Times New Roman" w:cs="Times New Roman"/>
          <w:sz w:val="28"/>
          <w:szCs w:val="28"/>
        </w:rPr>
        <w:t>де лактации и в сухостойный период.</w:t>
      </w:r>
    </w:p>
    <w:p w:rsidR="003F4E6C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</w:t>
      </w:r>
      <w:r w:rsidR="003F4E6C">
        <w:rPr>
          <w:rFonts w:ascii="Times New Roman" w:hAnsi="Times New Roman" w:cs="Times New Roman"/>
          <w:sz w:val="28"/>
          <w:szCs w:val="28"/>
        </w:rPr>
        <w:t xml:space="preserve"> Химический состав и физические свойства молока.</w:t>
      </w:r>
    </w:p>
    <w:p w:rsidR="003F4E6C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</w:t>
      </w:r>
      <w:r w:rsidR="003F4E6C">
        <w:rPr>
          <w:rFonts w:ascii="Times New Roman" w:hAnsi="Times New Roman" w:cs="Times New Roman"/>
          <w:sz w:val="28"/>
          <w:szCs w:val="28"/>
        </w:rPr>
        <w:t xml:space="preserve"> Состав и свойства молозива, физиологическое значение клеток моло</w:t>
      </w:r>
      <w:r>
        <w:rPr>
          <w:rFonts w:ascii="Times New Roman" w:hAnsi="Times New Roman" w:cs="Times New Roman"/>
          <w:sz w:val="28"/>
          <w:szCs w:val="28"/>
        </w:rPr>
        <w:t>зива</w:t>
      </w:r>
      <w:r w:rsidR="003F4E6C">
        <w:rPr>
          <w:rFonts w:ascii="Times New Roman" w:hAnsi="Times New Roman" w:cs="Times New Roman"/>
          <w:sz w:val="28"/>
          <w:szCs w:val="28"/>
        </w:rPr>
        <w:t>.</w:t>
      </w:r>
    </w:p>
    <w:p w:rsidR="003F4E6C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67</w:t>
      </w:r>
      <w:r w:rsidR="003F4E6C">
        <w:rPr>
          <w:rFonts w:ascii="Times New Roman" w:hAnsi="Times New Roman" w:cs="Times New Roman"/>
          <w:sz w:val="28"/>
          <w:szCs w:val="28"/>
        </w:rPr>
        <w:t xml:space="preserve"> Образование молока: биосинтез белков, лактозы, молочного жира.</w:t>
      </w:r>
    </w:p>
    <w:p w:rsidR="003F4E6C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</w:t>
      </w:r>
      <w:r w:rsidR="003F4E6C">
        <w:rPr>
          <w:rFonts w:ascii="Times New Roman" w:hAnsi="Times New Roman" w:cs="Times New Roman"/>
          <w:sz w:val="28"/>
          <w:szCs w:val="28"/>
        </w:rPr>
        <w:t xml:space="preserve"> Выведение молока – рефлекс молокоотдачи.</w:t>
      </w:r>
    </w:p>
    <w:p w:rsidR="003F4E6C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</w:t>
      </w:r>
      <w:r w:rsidR="003F4E6C">
        <w:rPr>
          <w:rFonts w:ascii="Times New Roman" w:hAnsi="Times New Roman" w:cs="Times New Roman"/>
          <w:sz w:val="28"/>
          <w:szCs w:val="28"/>
        </w:rPr>
        <w:t xml:space="preserve"> Физиологические основы машинного доения.</w:t>
      </w:r>
    </w:p>
    <w:p w:rsidR="003F4E6C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</w:t>
      </w:r>
      <w:r w:rsidR="003F4E6C">
        <w:rPr>
          <w:rFonts w:ascii="Times New Roman" w:hAnsi="Times New Roman" w:cs="Times New Roman"/>
          <w:sz w:val="28"/>
          <w:szCs w:val="28"/>
        </w:rPr>
        <w:t xml:space="preserve"> Общая физиология возбудимых тканей: физиологический покой, возбужд</w:t>
      </w:r>
      <w:r w:rsidR="003F4E6C">
        <w:rPr>
          <w:rFonts w:ascii="Times New Roman" w:hAnsi="Times New Roman" w:cs="Times New Roman"/>
          <w:sz w:val="28"/>
          <w:szCs w:val="28"/>
        </w:rPr>
        <w:t>е</w:t>
      </w:r>
      <w:r w:rsidR="003F4E6C">
        <w:rPr>
          <w:rFonts w:ascii="Times New Roman" w:hAnsi="Times New Roman" w:cs="Times New Roman"/>
          <w:sz w:val="28"/>
          <w:szCs w:val="28"/>
        </w:rPr>
        <w:t>ние, торможение, их характеристика. Раздражители, их виды и характеристика.</w:t>
      </w:r>
    </w:p>
    <w:p w:rsidR="003F4E6C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 Биоэлектрические явления в живой ткани: история открытия, потенциал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коя, потенциал действия.</w:t>
      </w:r>
      <w:r w:rsidR="003F4E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4E6C" w:rsidRDefault="00AA26D9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72 Основные свойства живой ткани: раздражимость, возбудимость, </w:t>
      </w:r>
      <w:r w:rsidR="00056F9B">
        <w:rPr>
          <w:rFonts w:ascii="Times New Roman" w:hAnsi="Times New Roman" w:cs="Times New Roman"/>
          <w:sz w:val="28"/>
          <w:szCs w:val="28"/>
        </w:rPr>
        <w:t>функци</w:t>
      </w:r>
      <w:r w:rsidR="00056F9B">
        <w:rPr>
          <w:rFonts w:ascii="Times New Roman" w:hAnsi="Times New Roman" w:cs="Times New Roman"/>
          <w:sz w:val="28"/>
          <w:szCs w:val="28"/>
        </w:rPr>
        <w:t>о</w:t>
      </w:r>
      <w:r w:rsidR="00056F9B">
        <w:rPr>
          <w:rFonts w:ascii="Times New Roman" w:hAnsi="Times New Roman" w:cs="Times New Roman"/>
          <w:sz w:val="28"/>
          <w:szCs w:val="28"/>
        </w:rPr>
        <w:t>нальная подвижность.</w:t>
      </w:r>
    </w:p>
    <w:p w:rsidR="00056F9B" w:rsidRDefault="00056F9B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 Основные свойства живой ткани: оптимум и пессимум ритма и силы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дражения, парабиоз.</w:t>
      </w:r>
    </w:p>
    <w:p w:rsidR="00056F9B" w:rsidRDefault="00056F9B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74 Физиологические свойства скелетных мышц.</w:t>
      </w:r>
    </w:p>
    <w:p w:rsidR="00056F9B" w:rsidRDefault="00056F9B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 Сокращение мышц: одиночное, тетаническое, изотоническое, изометрич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ское.</w:t>
      </w:r>
    </w:p>
    <w:p w:rsidR="00056F9B" w:rsidRDefault="00056F9B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76 Физиологические свойства гладких мышц.</w:t>
      </w:r>
    </w:p>
    <w:p w:rsidR="00056F9B" w:rsidRDefault="00056F9B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77 Свойства нервных волокон.</w:t>
      </w:r>
    </w:p>
    <w:p w:rsidR="00056F9B" w:rsidRDefault="00056F9B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 Рефлекторная дуга и синаптическая передача возбуждения.</w:t>
      </w:r>
    </w:p>
    <w:p w:rsidR="00056F9B" w:rsidRDefault="00056F9B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 Торможение в центральной нервной системе.</w:t>
      </w:r>
    </w:p>
    <w:p w:rsidR="00056F9B" w:rsidRDefault="00056F9B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 Спинной мозг и его физиологические свойства.</w:t>
      </w:r>
    </w:p>
    <w:p w:rsidR="00056F9B" w:rsidRDefault="00056F9B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 Продолговатый и средний мозг, их свойства.</w:t>
      </w:r>
    </w:p>
    <w:p w:rsidR="00056F9B" w:rsidRDefault="00056F9B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 Тонические рефлексы ствола мозга.</w:t>
      </w:r>
    </w:p>
    <w:p w:rsidR="00056F9B" w:rsidRDefault="00056F9B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83 Мозжечок, его физиологические свойства.</w:t>
      </w:r>
    </w:p>
    <w:p w:rsidR="00056F9B" w:rsidRDefault="00056F9B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84 Промежуточный мозг, его физиологические свойства.</w:t>
      </w:r>
    </w:p>
    <w:p w:rsidR="00056F9B" w:rsidRDefault="00056F9B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 Вегетативная нервная система. Учение о трофической функции нервной си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темы.</w:t>
      </w:r>
    </w:p>
    <w:p w:rsidR="00056F9B" w:rsidRDefault="00056F9B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86 </w:t>
      </w:r>
      <w:r w:rsidR="00234F2C">
        <w:rPr>
          <w:rFonts w:ascii="Times New Roman" w:hAnsi="Times New Roman" w:cs="Times New Roman"/>
          <w:sz w:val="28"/>
          <w:szCs w:val="28"/>
        </w:rPr>
        <w:t>Общие свойства анализаторов.</w:t>
      </w:r>
    </w:p>
    <w:p w:rsidR="00234F2C" w:rsidRDefault="00234F2C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 Кожный анализатор, его характеристика.</w:t>
      </w:r>
    </w:p>
    <w:p w:rsidR="00234F2C" w:rsidRDefault="00234F2C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88 Обонятельный и вкусовой анализаторы.</w:t>
      </w:r>
    </w:p>
    <w:p w:rsidR="00234F2C" w:rsidRDefault="00234F2C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 Зрительный анализатор, его характеристика.</w:t>
      </w:r>
    </w:p>
    <w:p w:rsidR="00234F2C" w:rsidRPr="003F4E6C" w:rsidRDefault="00234F2C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 Слуховой и вестибулярный анализаторы.</w:t>
      </w:r>
    </w:p>
    <w:p w:rsidR="00EC7BCB" w:rsidRDefault="00EC7BCB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06F5" w:rsidRPr="00E33F27" w:rsidRDefault="005E06F5" w:rsidP="00E33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E06F5" w:rsidRPr="00E33F27" w:rsidSect="006E3CB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73F78"/>
    <w:multiLevelType w:val="hybridMultilevel"/>
    <w:tmpl w:val="C0121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autoHyphenation/>
  <w:characterSpacingControl w:val="doNotCompress"/>
  <w:compat/>
  <w:rsids>
    <w:rsidRoot w:val="003A3710"/>
    <w:rsid w:val="00056F9B"/>
    <w:rsid w:val="00234F2C"/>
    <w:rsid w:val="00320888"/>
    <w:rsid w:val="00340FED"/>
    <w:rsid w:val="003A2D4B"/>
    <w:rsid w:val="003A3710"/>
    <w:rsid w:val="003F352A"/>
    <w:rsid w:val="003F4E6C"/>
    <w:rsid w:val="004119BC"/>
    <w:rsid w:val="00597A83"/>
    <w:rsid w:val="005E06F5"/>
    <w:rsid w:val="006E3CBB"/>
    <w:rsid w:val="00803769"/>
    <w:rsid w:val="00A44928"/>
    <w:rsid w:val="00A83B3F"/>
    <w:rsid w:val="00AA26D9"/>
    <w:rsid w:val="00C56A0F"/>
    <w:rsid w:val="00C85F1F"/>
    <w:rsid w:val="00CD491A"/>
    <w:rsid w:val="00E33F27"/>
    <w:rsid w:val="00EC7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3F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Doc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Doc1.dotx</Template>
  <TotalTime>120</TotalTime>
  <Pages>1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2013-06-12T03:21:00Z</dcterms:created>
  <dcterms:modified xsi:type="dcterms:W3CDTF">2015-05-25T02:38:00Z</dcterms:modified>
</cp:coreProperties>
</file>